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北京市大兴区黄村镇综合保障办公室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——体检项目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项目申报单位（科室）：黄村镇综合保障办公室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项目申报时间：2024年9月14日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体检费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综合保障办公室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张帆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13811692854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购置类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体检费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与慈铭体检公司签订服务合同，负责机关在岗在编人员、退休人员、劳务派遣、社工等工作人员的健康体检工作。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男性体检费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镇财政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体检费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1000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女性已婚体检费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镇财政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体检费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1280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女性未婚体检费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镇财政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体检费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1050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综合保障办公室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305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69260031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周磊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体检费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主要工作内容：与第三方合作，负责机关工作人员的健康体检工作。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与第三方合作，负责机关工作人员的健康体检工作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与第三方合作，负责机关工作人员的健康体检工作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2024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体检费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2025年全年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按次支付费用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19A384E"/>
    <w:rsid w:val="0A5D4D63"/>
    <w:rsid w:val="13F73D10"/>
    <w:rsid w:val="2F471EE1"/>
    <w:rsid w:val="308113CB"/>
    <w:rsid w:val="32F3741F"/>
    <w:rsid w:val="34B53ED7"/>
    <w:rsid w:val="449D03C7"/>
    <w:rsid w:val="4F815F87"/>
    <w:rsid w:val="54F9326F"/>
    <w:rsid w:val="59467262"/>
    <w:rsid w:val="625005B0"/>
    <w:rsid w:val="651C2939"/>
    <w:rsid w:val="6D53502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WPS_1711358560</cp:lastModifiedBy>
  <cp:lastPrinted>2018-09-07T03:15:00Z</cp:lastPrinted>
  <dcterms:modified xsi:type="dcterms:W3CDTF">2024-09-20T12:26:32Z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